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F9A84" w14:textId="77777777" w:rsidR="003A67CC" w:rsidRDefault="003A67CC" w:rsidP="003A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MEDELHAM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0279838" w14:textId="77777777" w:rsidR="003A67CC" w:rsidRDefault="003A67CC" w:rsidP="003A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0A073CCB" w14:textId="77777777" w:rsidR="003A67CC" w:rsidRDefault="003A67CC" w:rsidP="003A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3DDCF" w14:textId="77777777" w:rsidR="003A67CC" w:rsidRDefault="003A67CC" w:rsidP="003A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5140E7" w14:textId="77777777" w:rsidR="003A67CC" w:rsidRDefault="003A67CC" w:rsidP="003A67C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D33D25C" w14:textId="77777777" w:rsidR="003A67CC" w:rsidRDefault="003A67CC" w:rsidP="003A67C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819D13C" w14:textId="77777777" w:rsidR="003A67CC" w:rsidRDefault="003A67CC" w:rsidP="003A67C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17CE561" w14:textId="77777777" w:rsidR="003A67CC" w:rsidRDefault="003A67CC" w:rsidP="003A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89A5E" w14:textId="77777777" w:rsidR="003A67CC" w:rsidRDefault="003A67CC" w:rsidP="003A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70A14" w14:textId="77777777" w:rsidR="003A67CC" w:rsidRDefault="003A67CC" w:rsidP="003A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0379D8E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97911" w14:textId="77777777" w:rsidR="003A67CC" w:rsidRDefault="003A67CC" w:rsidP="009139A6">
      <w:r>
        <w:separator/>
      </w:r>
    </w:p>
  </w:endnote>
  <w:endnote w:type="continuationSeparator" w:id="0">
    <w:p w14:paraId="326ECAFF" w14:textId="77777777" w:rsidR="003A67CC" w:rsidRDefault="003A67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E8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399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E9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3ED03" w14:textId="77777777" w:rsidR="003A67CC" w:rsidRDefault="003A67CC" w:rsidP="009139A6">
      <w:r>
        <w:separator/>
      </w:r>
    </w:p>
  </w:footnote>
  <w:footnote w:type="continuationSeparator" w:id="0">
    <w:p w14:paraId="21111CCA" w14:textId="77777777" w:rsidR="003A67CC" w:rsidRDefault="003A67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CA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BB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271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7CC"/>
    <w:rsid w:val="000666E0"/>
    <w:rsid w:val="002510B7"/>
    <w:rsid w:val="003A67C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5C8E7"/>
  <w15:chartTrackingRefBased/>
  <w15:docId w15:val="{9F37C845-BF41-4499-A696-D5EE1ABC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2022-09-20T19:06:00Z</dcterms:created>
  <dcterms:modified xsi:type="dcterms:W3CDTF">2022-09-20T19:06:00Z</dcterms:modified>
</cp:coreProperties>
</file>